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02C55" w14:textId="77777777" w:rsidR="000643BD" w:rsidRDefault="000643BD" w:rsidP="000643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Randolph DACRE</w:t>
      </w:r>
      <w:r>
        <w:rPr>
          <w:rFonts w:cs="Times New Roman"/>
          <w:szCs w:val="24"/>
        </w:rPr>
        <w:t xml:space="preserve">       (fl.1459)</w:t>
      </w:r>
    </w:p>
    <w:p w14:paraId="2041AEAB" w14:textId="77777777" w:rsidR="000643BD" w:rsidRDefault="000643BD" w:rsidP="000643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Gilsland.</w:t>
      </w:r>
    </w:p>
    <w:p w14:paraId="12D69E48" w14:textId="77777777" w:rsidR="000643BD" w:rsidRDefault="000643BD" w:rsidP="000643BD">
      <w:pPr>
        <w:pStyle w:val="NoSpacing"/>
        <w:rPr>
          <w:rFonts w:cs="Times New Roman"/>
          <w:szCs w:val="24"/>
        </w:rPr>
      </w:pPr>
    </w:p>
    <w:p w14:paraId="4E82E08F" w14:textId="77777777" w:rsidR="000643BD" w:rsidRDefault="000643BD" w:rsidP="000643BD">
      <w:pPr>
        <w:pStyle w:val="NoSpacing"/>
        <w:rPr>
          <w:rFonts w:cs="Times New Roman"/>
          <w:szCs w:val="24"/>
        </w:rPr>
      </w:pPr>
    </w:p>
    <w:p w14:paraId="0DEDB4D4" w14:textId="77777777" w:rsidR="000643BD" w:rsidRDefault="000643BD" w:rsidP="000643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Cumberland.</w:t>
      </w:r>
    </w:p>
    <w:p w14:paraId="733EEB8D" w14:textId="77777777" w:rsidR="000643BD" w:rsidRDefault="000643BD" w:rsidP="000643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p.560)</w:t>
      </w:r>
    </w:p>
    <w:p w14:paraId="4FDF6573" w14:textId="77777777" w:rsidR="000643BD" w:rsidRDefault="000643BD" w:rsidP="000643BD">
      <w:pPr>
        <w:pStyle w:val="NoSpacing"/>
        <w:rPr>
          <w:rFonts w:cs="Times New Roman"/>
          <w:szCs w:val="24"/>
        </w:rPr>
      </w:pPr>
    </w:p>
    <w:p w14:paraId="4843D5E7" w14:textId="77777777" w:rsidR="000643BD" w:rsidRDefault="000643BD" w:rsidP="000643BD">
      <w:pPr>
        <w:pStyle w:val="NoSpacing"/>
        <w:rPr>
          <w:rFonts w:cs="Times New Roman"/>
          <w:szCs w:val="24"/>
        </w:rPr>
      </w:pPr>
    </w:p>
    <w:p w14:paraId="6D71D2AF" w14:textId="77777777" w:rsidR="000643BD" w:rsidRDefault="000643BD" w:rsidP="000643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April 2025</w:t>
      </w:r>
    </w:p>
    <w:p w14:paraId="6C750C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EF5E5" w14:textId="77777777" w:rsidR="000643BD" w:rsidRDefault="000643BD" w:rsidP="009139A6">
      <w:r>
        <w:separator/>
      </w:r>
    </w:p>
  </w:endnote>
  <w:endnote w:type="continuationSeparator" w:id="0">
    <w:p w14:paraId="781773B3" w14:textId="77777777" w:rsidR="000643BD" w:rsidRDefault="000643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886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70D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10A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444EF" w14:textId="77777777" w:rsidR="000643BD" w:rsidRDefault="000643BD" w:rsidP="009139A6">
      <w:r>
        <w:separator/>
      </w:r>
    </w:p>
  </w:footnote>
  <w:footnote w:type="continuationSeparator" w:id="0">
    <w:p w14:paraId="1625A538" w14:textId="77777777" w:rsidR="000643BD" w:rsidRDefault="000643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0E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348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B84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3BD"/>
    <w:rsid w:val="000643BD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94A69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A42AB"/>
  <w15:chartTrackingRefBased/>
  <w15:docId w15:val="{75575512-3223-46CF-ABD1-48CBB8CD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2025-04-11T20:21:00Z</dcterms:created>
  <dcterms:modified xsi:type="dcterms:W3CDTF">2025-04-11T20:25:00Z</dcterms:modified>
</cp:coreProperties>
</file>